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6A" w:rsidRPr="00BA6B00" w:rsidRDefault="00A05F6A" w:rsidP="00852720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46976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A05F6A" w:rsidRDefault="00A05F6A" w:rsidP="00852720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11.45pt;margin-top:3.6pt;width:267pt;height:241.05pt;z-index:-251670528"/>
        </w:pict>
      </w:r>
    </w:p>
    <w:p w:rsidR="00A05F6A" w:rsidRPr="004C0902" w:rsidRDefault="00A05F6A" w:rsidP="0085272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KÜÇÜK AYI</w:t>
      </w: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Ormanda bütün hayvanlar okula gidiyormuş. Yalnız küçük ayı okumayı gereksiz gördüğü için okula girmezmiş. </w:t>
      </w: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Bir gün küçük ayı “Yeni boyalı” levhası asılı kanepeye oturmuş. Üstü başı yağlı boya olmuş. </w:t>
      </w: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Ertesi gün posta kutusunda bir kağıt görmüş. Posta kutusunun boyandığını, o yüzden bunun uyarı yazısı olduğunu düşünmüş. Oysa o kağıtta arkadaşlarının kır gezisi için gönderdiği davetiye varmış. Gerçeği öğrendiğinde çok üzülmüş.</w:t>
      </w:r>
    </w:p>
    <w:p w:rsidR="00A05F6A" w:rsidRPr="007E3030" w:rsidRDefault="00A05F6A" w:rsidP="00852720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Yarın olunca okula gitmeye karar vermiş.</w:t>
      </w:r>
    </w:p>
    <w:p w:rsidR="00A05F6A" w:rsidRPr="004C0902" w:rsidRDefault="00A05F6A" w:rsidP="008527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Ormandaki hayvanlar nereye gidermiş</w:t>
      </w:r>
      <w:r w:rsidRPr="007421C9">
        <w:rPr>
          <w:rFonts w:ascii="Century Gothic" w:hAnsi="Century Gothic"/>
          <w:b/>
        </w:rPr>
        <w:t>?</w:t>
      </w:r>
    </w:p>
    <w:p w:rsidR="00A05F6A" w:rsidRPr="007421C9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Küçük ayı okula neden gitmezmiş</w:t>
      </w:r>
      <w:r w:rsidRPr="007421C9">
        <w:rPr>
          <w:rFonts w:ascii="Century Gothic" w:hAnsi="Century Gothic"/>
          <w:b/>
        </w:rPr>
        <w:t>?</w:t>
      </w:r>
    </w:p>
    <w:p w:rsidR="00A05F6A" w:rsidRPr="007421C9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Küçük ayının üstü neden boya olmuş</w:t>
      </w:r>
      <w:r w:rsidRPr="007421C9">
        <w:rPr>
          <w:rFonts w:ascii="Century Gothic" w:hAnsi="Century Gothic"/>
          <w:b/>
        </w:rPr>
        <w:t>?</w:t>
      </w:r>
    </w:p>
    <w:p w:rsidR="00A05F6A" w:rsidRPr="007421C9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Posta kutusundaki kağıdı ne sanmış</w:t>
      </w:r>
      <w:r w:rsidRPr="007421C9">
        <w:rPr>
          <w:rFonts w:ascii="Century Gothic" w:hAnsi="Century Gothic"/>
          <w:b/>
        </w:rPr>
        <w:t xml:space="preserve">? </w:t>
      </w:r>
    </w:p>
    <w:p w:rsidR="00A05F6A" w:rsidRPr="007421C9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Posta kutusundaki kağıtta ne varmış</w:t>
      </w:r>
      <w:r w:rsidRPr="007421C9">
        <w:rPr>
          <w:rFonts w:ascii="Century Gothic" w:hAnsi="Century Gothic"/>
          <w:b/>
        </w:rPr>
        <w:t>?</w:t>
      </w:r>
    </w:p>
    <w:p w:rsidR="00A05F6A" w:rsidRPr="007421C9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Küçük ayı gerçeği öğrenince ne yapmaya karar vermiş?</w:t>
      </w: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05F6A" w:rsidRDefault="00A05F6A" w:rsidP="00852720">
      <w:pPr>
        <w:rPr>
          <w:rFonts w:ascii="Century Gothic" w:hAnsi="Century Gothic"/>
          <w:b/>
          <w:noProof/>
        </w:rPr>
      </w:pPr>
    </w:p>
    <w:p w:rsidR="00A05F6A" w:rsidRDefault="00A05F6A" w:rsidP="00852720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söz dizilerinin cümle olup olmadıkalrını karşılarına işaretleyiniz.</w:t>
      </w:r>
    </w:p>
    <w:p w:rsidR="00A05F6A" w:rsidRPr="00B64DE2" w:rsidRDefault="00A05F6A" w:rsidP="008527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  <w:r w:rsidRPr="00B64DE2">
        <w:rPr>
          <w:rFonts w:ascii="Comic Sans MS" w:hAnsi="Comic Sans MS"/>
          <w:b/>
          <w:sz w:val="20"/>
          <w:szCs w:val="20"/>
        </w:rPr>
        <w:t>Cümle  Cümle değil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noProof/>
        </w:rPr>
        <w:pict>
          <v:shape id="_x0000_s1028" type="#_x0000_t32" style="position:absolute;margin-left:165.55pt;margin-top:1.2pt;width:11.25pt;height:11.25pt;z-index:251669504" o:connectortype="straight"/>
        </w:pict>
      </w:r>
      <w:r>
        <w:rPr>
          <w:noProof/>
        </w:rPr>
        <w:pict>
          <v:shape id="_x0000_s1029" type="#_x0000_t32" style="position:absolute;margin-left:165.55pt;margin-top:1.2pt;width:11.25pt;height:11.25pt;flip:x;z-index:251668480" o:connectortype="straight"/>
        </w:pict>
      </w:r>
      <w:r>
        <w:rPr>
          <w:noProof/>
        </w:rPr>
        <w:pict>
          <v:rect id="_x0000_s1030" style="position:absolute;margin-left:209.8pt;margin-top:67.95pt;width:11.25pt;height:11.25pt;z-index:251657216"/>
        </w:pict>
      </w:r>
      <w:r>
        <w:rPr>
          <w:noProof/>
        </w:rPr>
        <w:pict>
          <v:rect id="_x0000_s1031" style="position:absolute;margin-left:165.55pt;margin-top:67.95pt;width:11.25pt;height:11.25pt;z-index:251656192"/>
        </w:pict>
      </w:r>
      <w:r>
        <w:rPr>
          <w:noProof/>
        </w:rPr>
        <w:pict>
          <v:rect id="_x0000_s1032" style="position:absolute;margin-left:209.8pt;margin-top:16.2pt;width:11.25pt;height:11.25pt;z-index:251651072"/>
        </w:pict>
      </w:r>
      <w:r>
        <w:rPr>
          <w:noProof/>
        </w:rPr>
        <w:pict>
          <v:rect id="_x0000_s1033" style="position:absolute;margin-left:165.55pt;margin-top:16.2pt;width:11.25pt;height:11.25pt;z-index:251650048"/>
        </w:pict>
      </w:r>
      <w:r>
        <w:rPr>
          <w:noProof/>
        </w:rPr>
        <w:pict>
          <v:rect id="_x0000_s1034" style="position:absolute;margin-left:209.8pt;margin-top:1.2pt;width:11.25pt;height:11.25pt;z-index:251649024"/>
        </w:pict>
      </w:r>
      <w:r>
        <w:rPr>
          <w:noProof/>
        </w:rPr>
        <w:pict>
          <v:rect id="_x0000_s1035" style="position:absolute;margin-left:165.55pt;margin-top:1.2pt;width:11.25pt;height:11.25pt;z-index:251648000"/>
        </w:pict>
      </w:r>
      <w:r>
        <w:rPr>
          <w:rFonts w:ascii="Comic Sans MS" w:hAnsi="Comic Sans MS"/>
        </w:rPr>
        <w:t>O gün okullar açılacaktı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rFonts w:ascii="Comic Sans MS" w:hAnsi="Comic Sans MS"/>
        </w:rPr>
        <w:t>Pazara beraber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36" style="position:absolute;margin-left:209.8pt;margin-top:1.5pt;width:11.25pt;height:11.25pt;z-index:251653120"/>
        </w:pict>
      </w:r>
      <w:r>
        <w:rPr>
          <w:noProof/>
        </w:rPr>
        <w:pict>
          <v:rect id="_x0000_s1037" style="position:absolute;margin-left:165.55pt;margin-top:1.5pt;width:11.25pt;height:11.25pt;z-index:251652096"/>
        </w:pict>
      </w:r>
      <w:r>
        <w:rPr>
          <w:rFonts w:ascii="Comic Sans MS" w:hAnsi="Comic Sans MS"/>
        </w:rPr>
        <w:t>Ertesi gün erkenden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38" style="position:absolute;margin-left:209.8pt;margin-top:1.25pt;width:11.25pt;height:11.25pt;z-index:251655168"/>
        </w:pict>
      </w:r>
      <w:r>
        <w:rPr>
          <w:noProof/>
        </w:rPr>
        <w:pict>
          <v:rect id="_x0000_s1039" style="position:absolute;margin-left:165.55pt;margin-top:1.25pt;width:11.25pt;height:11.25pt;z-index:251654144"/>
        </w:pict>
      </w:r>
      <w:r>
        <w:rPr>
          <w:rFonts w:ascii="Comic Sans MS" w:hAnsi="Comic Sans MS"/>
        </w:rPr>
        <w:t>Okul bahçesi kalabalıktı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rFonts w:ascii="Comic Sans MS" w:hAnsi="Comic Sans MS"/>
        </w:rPr>
        <w:t>Burak 2. Sınıfa gidiyor</w:t>
      </w:r>
    </w:p>
    <w:p w:rsidR="00A05F6A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40" style="position:absolute;margin-left:209.8pt;margin-top:3.8pt;width:11.25pt;height:11.25pt;z-index:251659264"/>
        </w:pict>
      </w:r>
      <w:r>
        <w:rPr>
          <w:noProof/>
        </w:rPr>
        <w:pict>
          <v:rect id="_x0000_s1041" style="position:absolute;margin-left:165.55pt;margin-top:3.8pt;width:11.25pt;height:11.25pt;z-index:251658240"/>
        </w:pict>
      </w:r>
      <w:r>
        <w:rPr>
          <w:rFonts w:ascii="Comic Sans MS" w:hAnsi="Comic Sans MS"/>
        </w:rPr>
        <w:t xml:space="preserve">Hava kapanınca </w:t>
      </w:r>
    </w:p>
    <w:p w:rsidR="00A05F6A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42" style="position:absolute;margin-left:209.8pt;margin-top:2.1pt;width:11.25pt;height:11.25pt;z-index:251661312"/>
        </w:pict>
      </w:r>
      <w:r>
        <w:rPr>
          <w:noProof/>
        </w:rPr>
        <w:pict>
          <v:rect id="_x0000_s1043" style="position:absolute;margin-left:165.55pt;margin-top:2.1pt;width:11.25pt;height:11.25pt;z-index:251660288"/>
        </w:pict>
      </w:r>
      <w:r>
        <w:rPr>
          <w:rFonts w:ascii="Comic Sans MS" w:hAnsi="Comic Sans MS"/>
        </w:rPr>
        <w:t xml:space="preserve">Sınıftan çıkıp kantine </w:t>
      </w:r>
    </w:p>
    <w:p w:rsidR="00A05F6A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44" style="position:absolute;margin-left:209.8pt;margin-top:2.6pt;width:11.25pt;height:11.25pt;z-index:251663360"/>
        </w:pict>
      </w:r>
      <w:r>
        <w:rPr>
          <w:noProof/>
        </w:rPr>
        <w:pict>
          <v:rect id="_x0000_s1045" style="position:absolute;margin-left:165.55pt;margin-top:2.6pt;width:11.25pt;height:11.25pt;z-index:251662336"/>
        </w:pict>
      </w:r>
      <w:r>
        <w:rPr>
          <w:rFonts w:ascii="Comic Sans MS" w:hAnsi="Comic Sans MS"/>
        </w:rPr>
        <w:t>Aşağıdaki yazıları okuyalım</w:t>
      </w:r>
    </w:p>
    <w:p w:rsidR="00A05F6A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46" style="position:absolute;margin-left:209.8pt;margin-top:3.15pt;width:11.25pt;height:11.25pt;z-index:251665408"/>
        </w:pict>
      </w:r>
      <w:r>
        <w:rPr>
          <w:noProof/>
        </w:rPr>
        <w:pict>
          <v:rect id="_x0000_s1047" style="position:absolute;margin-left:165.55pt;margin-top:3.15pt;width:11.25pt;height:11.25pt;z-index:251664384"/>
        </w:pict>
      </w:r>
      <w:r>
        <w:rPr>
          <w:rFonts w:ascii="Comic Sans MS" w:hAnsi="Comic Sans MS"/>
        </w:rPr>
        <w:t>Çöpleri yerlere atmayalım</w:t>
      </w:r>
    </w:p>
    <w:p w:rsidR="00A05F6A" w:rsidRPr="00427B67" w:rsidRDefault="00A05F6A" w:rsidP="00852720">
      <w:pPr>
        <w:rPr>
          <w:rFonts w:ascii="Comic Sans MS" w:hAnsi="Comic Sans MS"/>
        </w:rPr>
      </w:pPr>
      <w:r>
        <w:rPr>
          <w:noProof/>
        </w:rPr>
        <w:pict>
          <v:rect id="_x0000_s1048" style="position:absolute;margin-left:209.8pt;margin-top:1.45pt;width:11.25pt;height:11.25pt;z-index:251667456"/>
        </w:pict>
      </w:r>
      <w:r>
        <w:rPr>
          <w:noProof/>
        </w:rPr>
        <w:pict>
          <v:rect id="_x0000_s1049" style="position:absolute;margin-left:165.55pt;margin-top:1.45pt;width:11.25pt;height:11.25pt;z-index:251666432"/>
        </w:pict>
      </w:r>
      <w:r>
        <w:rPr>
          <w:rFonts w:ascii="Comic Sans MS" w:hAnsi="Comic Sans MS"/>
        </w:rPr>
        <w:t>Melek çok</w:t>
      </w:r>
    </w:p>
    <w:p w:rsidR="00A05F6A" w:rsidRDefault="00A05F6A" w:rsidP="00852720">
      <w:pPr>
        <w:rPr>
          <w:b/>
          <w:sz w:val="32"/>
          <w:szCs w:val="32"/>
        </w:rPr>
      </w:pPr>
    </w:p>
    <w:p w:rsidR="00A05F6A" w:rsidRDefault="00A05F6A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Kimlik bilgilerini tamamlayın.( Senin)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3008"/>
      </w:tblGrid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Soyadı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Yeri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Tarihi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Anne 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Baba 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Mesleği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</w:tbl>
    <w:p w:rsidR="00A05F6A" w:rsidRDefault="00A05F6A" w:rsidP="00852720">
      <w:pPr>
        <w:rPr>
          <w:rFonts w:ascii="Century Gothic" w:hAnsi="Century Gothic"/>
          <w:b/>
        </w:rPr>
      </w:pPr>
    </w:p>
    <w:p w:rsidR="00A05F6A" w:rsidRPr="007421C9" w:rsidRDefault="00A05F6A" w:rsidP="00852720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 xml:space="preserve">Atatürk’ün kimlik bilgilerini tamamlayın.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3008"/>
      </w:tblGrid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Soyadı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Yeri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Tarihi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Anne 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Baba Adı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  <w:tr w:rsidR="00A05F6A" w:rsidRPr="008B3B7E" w:rsidTr="004D1225">
        <w:tc>
          <w:tcPr>
            <w:tcW w:w="2093" w:type="dxa"/>
          </w:tcPr>
          <w:p w:rsidR="00A05F6A" w:rsidRPr="008B3B7E" w:rsidRDefault="00A05F6A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Mesleği</w:t>
            </w:r>
          </w:p>
        </w:tc>
        <w:tc>
          <w:tcPr>
            <w:tcW w:w="3008" w:type="dxa"/>
          </w:tcPr>
          <w:p w:rsidR="00A05F6A" w:rsidRPr="008B3B7E" w:rsidRDefault="00A05F6A" w:rsidP="004D1225">
            <w:pPr>
              <w:rPr>
                <w:rFonts w:ascii="Comic Sans MS" w:hAnsi="Comic Sans MS"/>
                <w:b/>
              </w:rPr>
            </w:pPr>
          </w:p>
        </w:tc>
      </w:tr>
    </w:tbl>
    <w:p w:rsidR="00A05F6A" w:rsidRDefault="00A05F6A" w:rsidP="00852720">
      <w:pPr>
        <w:rPr>
          <w:rFonts w:ascii="Century Gothic" w:hAnsi="Century Gothic"/>
          <w:b/>
        </w:rPr>
      </w:pPr>
    </w:p>
    <w:p w:rsidR="00A05F6A" w:rsidRPr="00B71392" w:rsidRDefault="00A05F6A" w:rsidP="00852720">
      <w:pPr>
        <w:rPr>
          <w:rFonts w:ascii="Comic Sans MS" w:hAnsi="Comic Sans MS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Dün 19 sayfa, bugün 20 sayfa kitap okudum. İki günde kaç sayfa okudum?</w:t>
      </w:r>
    </w:p>
    <w:p w:rsidR="00A05F6A" w:rsidRDefault="00A05F6A" w:rsidP="00852720">
      <w:pPr>
        <w:spacing w:line="360" w:lineRule="auto"/>
        <w:rPr>
          <w:rFonts w:ascii="Comic Sans MS" w:hAnsi="Comic Sans MS"/>
          <w:b/>
        </w:rPr>
      </w:pPr>
    </w:p>
    <w:p w:rsidR="00A05F6A" w:rsidRPr="00B71392" w:rsidRDefault="00A05F6A" w:rsidP="00852720">
      <w:pPr>
        <w:spacing w:line="360" w:lineRule="auto"/>
        <w:rPr>
          <w:rFonts w:ascii="Comic Sans MS" w:hAnsi="Comic Sans MS"/>
          <w:b/>
        </w:rPr>
      </w:pPr>
    </w:p>
    <w:p w:rsidR="00A05F6A" w:rsidRDefault="00A05F6A" w:rsidP="00852720">
      <w:pPr>
        <w:spacing w:line="360" w:lineRule="auto"/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Kumbarama önce 35 YTL, sonra 42 YTL attım. Kaç YTL param oldu?</w:t>
      </w: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</w:p>
    <w:p w:rsidR="00A05F6A" w:rsidRDefault="00A05F6A" w:rsidP="0085272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işlemleri yapın.</w:t>
      </w:r>
    </w:p>
    <w:p w:rsidR="00A05F6A" w:rsidRDefault="00A05F6A" w:rsidP="00852720">
      <w:pPr>
        <w:rPr>
          <w:rFonts w:ascii="Comic Sans MS" w:hAnsi="Comic Sans MS"/>
          <w:b/>
        </w:rPr>
      </w:pP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16+13=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51+11=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30+39=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42+34=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55+22=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64+32=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44+53=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18+70=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77+21=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23+33=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29+50=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30+42=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52+34=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63+7=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48+21=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72+6=</w:t>
      </w:r>
    </w:p>
    <w:p w:rsidR="00A05F6A" w:rsidRPr="004862AF" w:rsidRDefault="00A05F6A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33+42=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80+9=</w:t>
      </w:r>
    </w:p>
    <w:p w:rsidR="00A05F6A" w:rsidRDefault="00A05F6A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</w:t>
      </w:r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  <w:r>
        <w:rPr>
          <w:rFonts w:ascii="Century Gothic" w:hAnsi="Century Gothic"/>
        </w:rPr>
        <w:t xml:space="preserve">                   </w:t>
      </w:r>
    </w:p>
    <w:p w:rsidR="00A05F6A" w:rsidRPr="00A01653" w:rsidRDefault="00A05F6A" w:rsidP="0085272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A05F6A" w:rsidRPr="00161815" w:rsidRDefault="00A05F6A" w:rsidP="00161815"/>
    <w:sectPr w:rsidR="00A05F6A" w:rsidRPr="00161815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F6A" w:rsidRDefault="00A05F6A" w:rsidP="005201EA">
      <w:r>
        <w:separator/>
      </w:r>
    </w:p>
  </w:endnote>
  <w:endnote w:type="continuationSeparator" w:id="0">
    <w:p w:rsidR="00A05F6A" w:rsidRDefault="00A05F6A" w:rsidP="00520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F6A" w:rsidRDefault="00A05F6A" w:rsidP="005201EA">
      <w:r>
        <w:separator/>
      </w:r>
    </w:p>
  </w:footnote>
  <w:footnote w:type="continuationSeparator" w:id="0">
    <w:p w:rsidR="00A05F6A" w:rsidRDefault="00A05F6A" w:rsidP="00520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6A" w:rsidRPr="00EA2662" w:rsidRDefault="00A05F6A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1815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67"/>
    <w:rsid w:val="00427B70"/>
    <w:rsid w:val="00427E1D"/>
    <w:rsid w:val="004306B2"/>
    <w:rsid w:val="00434F83"/>
    <w:rsid w:val="00443CD6"/>
    <w:rsid w:val="00456EB4"/>
    <w:rsid w:val="004862AF"/>
    <w:rsid w:val="004870D3"/>
    <w:rsid w:val="004C0902"/>
    <w:rsid w:val="004C1AC0"/>
    <w:rsid w:val="004C6658"/>
    <w:rsid w:val="004D1225"/>
    <w:rsid w:val="004D18EA"/>
    <w:rsid w:val="004D47B9"/>
    <w:rsid w:val="004F6DFC"/>
    <w:rsid w:val="0050169D"/>
    <w:rsid w:val="005201EA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86E9B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3030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2720"/>
    <w:rsid w:val="00853A64"/>
    <w:rsid w:val="008816FE"/>
    <w:rsid w:val="00892CD6"/>
    <w:rsid w:val="008A23BF"/>
    <w:rsid w:val="008A516B"/>
    <w:rsid w:val="008A55B1"/>
    <w:rsid w:val="008B3B7E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05F6A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64DE2"/>
    <w:rsid w:val="00B71392"/>
    <w:rsid w:val="00B72A60"/>
    <w:rsid w:val="00B759CB"/>
    <w:rsid w:val="00B95D46"/>
    <w:rsid w:val="00B96778"/>
    <w:rsid w:val="00BA5581"/>
    <w:rsid w:val="00BA6B00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3CA5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C46E6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6E3A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2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52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272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E3C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308</Words>
  <Characters>1758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2010-12-25T13:14:00Z</dcterms:modified>
</cp:coreProperties>
</file>